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DB15C" w14:textId="1A74B325" w:rsidR="00140787" w:rsidRDefault="00EF561B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b/>
          <w:bCs/>
          <w:spacing w:val="18"/>
          <w:sz w:val="27"/>
          <w:szCs w:val="27"/>
        </w:rPr>
        <w:t>令和</w:t>
      </w:r>
      <w:r w:rsidR="00CA768D">
        <w:rPr>
          <w:rFonts w:ascii="ＭＳ 明朝" w:hAnsi="ＭＳ 明朝" w:hint="eastAsia"/>
          <w:b/>
          <w:bCs/>
          <w:spacing w:val="18"/>
          <w:sz w:val="27"/>
          <w:szCs w:val="27"/>
        </w:rPr>
        <w:t>8</w:t>
      </w:r>
      <w:r w:rsidR="00140787">
        <w:rPr>
          <w:rFonts w:ascii="ＭＳ 明朝" w:hAnsi="ＭＳ 明朝" w:hint="eastAsia"/>
          <w:b/>
          <w:bCs/>
          <w:spacing w:val="18"/>
          <w:sz w:val="27"/>
          <w:szCs w:val="27"/>
        </w:rPr>
        <w:t>年度（第</w:t>
      </w:r>
      <w:r w:rsidR="00CA768D">
        <w:rPr>
          <w:rFonts w:ascii="ＭＳ 明朝" w:hAnsi="ＭＳ 明朝" w:hint="eastAsia"/>
          <w:b/>
          <w:bCs/>
          <w:spacing w:val="18"/>
          <w:sz w:val="27"/>
          <w:szCs w:val="27"/>
        </w:rPr>
        <w:t>80</w:t>
      </w:r>
      <w:r w:rsidR="001712EF">
        <w:rPr>
          <w:rFonts w:ascii="ＭＳ 明朝" w:hAnsi="ＭＳ 明朝" w:hint="eastAsia"/>
          <w:b/>
          <w:bCs/>
          <w:spacing w:val="18"/>
          <w:sz w:val="27"/>
          <w:szCs w:val="27"/>
        </w:rPr>
        <w:t>回）関東高等学校</w:t>
      </w:r>
      <w:r w:rsidR="00596306">
        <w:rPr>
          <w:rFonts w:ascii="ＭＳ 明朝" w:hAnsi="ＭＳ 明朝" w:hint="eastAsia"/>
          <w:b/>
          <w:bCs/>
          <w:spacing w:val="18"/>
          <w:sz w:val="27"/>
          <w:szCs w:val="27"/>
        </w:rPr>
        <w:t>男子</w:t>
      </w:r>
      <w:r w:rsidR="00140787">
        <w:rPr>
          <w:rFonts w:ascii="ＭＳ 明朝" w:hAnsi="ＭＳ 明朝" w:hint="eastAsia"/>
          <w:b/>
          <w:bCs/>
          <w:spacing w:val="18"/>
          <w:sz w:val="27"/>
          <w:szCs w:val="27"/>
        </w:rPr>
        <w:t>バレーボール大会</w:t>
      </w:r>
    </w:p>
    <w:p w14:paraId="727A76CD" w14:textId="242A733F" w:rsidR="00140787" w:rsidRDefault="00EF561B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>令和</w:t>
      </w:r>
      <w:r w:rsidR="00140787">
        <w:rPr>
          <w:rFonts w:ascii="ＭＳ 明朝" w:hAnsi="ＭＳ 明朝" w:hint="eastAsia"/>
        </w:rPr>
        <w:t xml:space="preserve">　</w:t>
      </w:r>
      <w:r w:rsidR="00CA768D">
        <w:rPr>
          <w:rFonts w:ascii="ＭＳ 明朝" w:hAnsi="ＭＳ 明朝" w:hint="eastAsia"/>
        </w:rPr>
        <w:t>8</w:t>
      </w:r>
      <w:r w:rsidR="00140787">
        <w:rPr>
          <w:rFonts w:ascii="ＭＳ 明朝" w:hAnsi="ＭＳ 明朝" w:hint="eastAsia"/>
        </w:rPr>
        <w:t xml:space="preserve">　年　　月　　日</w:t>
      </w:r>
    </w:p>
    <w:p w14:paraId="5F2C7E8C" w14:textId="77777777" w:rsidR="00140787" w:rsidRDefault="00140787">
      <w:pPr>
        <w:pStyle w:val="a3"/>
        <w:spacing w:line="462" w:lineRule="exact"/>
        <w:jc w:val="center"/>
        <w:rPr>
          <w:spacing w:val="0"/>
        </w:rPr>
      </w:pPr>
      <w:r>
        <w:rPr>
          <w:rFonts w:ascii="ＭＳ 明朝" w:hAnsi="ＭＳ 明朝" w:hint="eastAsia"/>
          <w:spacing w:val="28"/>
          <w:sz w:val="42"/>
          <w:szCs w:val="42"/>
          <w:u w:val="single" w:color="000000"/>
        </w:rPr>
        <w:t>予選結果報告書</w:t>
      </w:r>
    </w:p>
    <w:p w14:paraId="48FFA63D" w14:textId="77777777" w:rsidR="00140787" w:rsidRDefault="00140787">
      <w:pPr>
        <w:pStyle w:val="a3"/>
        <w:jc w:val="right"/>
        <w:rPr>
          <w:spacing w:val="0"/>
        </w:rPr>
      </w:pPr>
    </w:p>
    <w:p w14:paraId="55785852" w14:textId="0323B1DE" w:rsidR="00140787" w:rsidRDefault="00140787" w:rsidP="00704E5B">
      <w:pPr>
        <w:pStyle w:val="a3"/>
        <w:ind w:right="476"/>
        <w:rPr>
          <w:spacing w:val="0"/>
        </w:rPr>
      </w:pPr>
      <w:r>
        <w:rPr>
          <w:rFonts w:ascii="ＭＳ 明朝" w:hAnsi="ＭＳ 明朝" w:hint="eastAsia"/>
          <w:u w:val="single" w:color="000000"/>
        </w:rPr>
        <w:t xml:space="preserve">都県名　　　　　　　　　　　　</w:t>
      </w:r>
      <w:r w:rsidRPr="00704E5B">
        <w:rPr>
          <w:rFonts w:ascii="ＭＳ 明朝" w:hAnsi="ＭＳ 明朝" w:hint="eastAsia"/>
        </w:rPr>
        <w:t xml:space="preserve">　</w:t>
      </w:r>
      <w:r w:rsidR="00704E5B" w:rsidRPr="00704E5B">
        <w:rPr>
          <w:rFonts w:ascii="ＭＳ 明朝" w:hAnsi="ＭＳ 明朝" w:hint="eastAsia"/>
        </w:rPr>
        <w:t xml:space="preserve">     </w:t>
      </w:r>
      <w:r>
        <w:rPr>
          <w:rFonts w:ascii="ＭＳ 明朝" w:hAnsi="ＭＳ 明朝" w:hint="eastAsia"/>
          <w:u w:val="single" w:color="000000"/>
        </w:rPr>
        <w:t>記入責任者　　　　　　　　　　印</w:t>
      </w:r>
    </w:p>
    <w:p w14:paraId="04E12EAA" w14:textId="77777777" w:rsidR="00140787" w:rsidRDefault="00140787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7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00"/>
        <w:gridCol w:w="4800"/>
        <w:gridCol w:w="2880"/>
      </w:tblGrid>
      <w:tr w:rsidR="00140787" w:rsidRPr="005C379D" w14:paraId="1E6F53DE" w14:textId="77777777">
        <w:trPr>
          <w:trHeight w:hRule="exact" w:val="57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E050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Pr="008B7E39">
              <w:rPr>
                <w:rFonts w:ascii="ＭＳ 明朝" w:hAnsi="ＭＳ 明朝" w:hint="eastAsia"/>
                <w:spacing w:val="60"/>
                <w:fitText w:val="1200" w:id="-733325568"/>
              </w:rPr>
              <w:t>予選順</w:t>
            </w:r>
            <w:r w:rsidRPr="008B7E39">
              <w:rPr>
                <w:rFonts w:ascii="ＭＳ 明朝" w:hAnsi="ＭＳ 明朝" w:hint="eastAsia"/>
                <w:spacing w:val="0"/>
                <w:fitText w:val="1200" w:id="-733325568"/>
              </w:rPr>
              <w:t>位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7F52B84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  <w:r>
              <w:rPr>
                <w:rFonts w:eastAsia="Times New Roman" w:cs="Times New Roman"/>
                <w:spacing w:val="7"/>
              </w:rPr>
              <w:t xml:space="preserve"> </w:t>
            </w:r>
            <w:r w:rsidRPr="0076709D">
              <w:rPr>
                <w:rFonts w:ascii="ＭＳ 明朝" w:hAnsi="ＭＳ 明朝" w:hint="eastAsia"/>
                <w:spacing w:val="66"/>
                <w:fitText w:val="4320" w:id="-733325567"/>
              </w:rPr>
              <w:t>学校名（フリガナ）正式名</w:t>
            </w:r>
            <w:r w:rsidRPr="0076709D">
              <w:rPr>
                <w:rFonts w:ascii="ＭＳ 明朝" w:hAnsi="ＭＳ 明朝" w:hint="eastAsia"/>
                <w:spacing w:val="3"/>
                <w:fitText w:val="4320" w:id="-733325567"/>
              </w:rPr>
              <w:t>称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393213F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  <w:r>
              <w:rPr>
                <w:rFonts w:eastAsia="Times New Roman" w:cs="Times New Roman"/>
                <w:spacing w:val="7"/>
              </w:rPr>
              <w:t xml:space="preserve"> </w:t>
            </w:r>
            <w:r w:rsidRPr="00B75E53">
              <w:rPr>
                <w:rFonts w:ascii="ＭＳ 明朝" w:hAnsi="ＭＳ 明朝" w:hint="eastAsia"/>
                <w:spacing w:val="87"/>
                <w:fitText w:val="2520" w:id="-733325566"/>
              </w:rPr>
              <w:t>プラカード略</w:t>
            </w:r>
            <w:r w:rsidRPr="00B75E53">
              <w:rPr>
                <w:rFonts w:ascii="ＭＳ 明朝" w:hAnsi="ＭＳ 明朝" w:hint="eastAsia"/>
                <w:spacing w:val="3"/>
                <w:fitText w:val="2520" w:id="-733325566"/>
              </w:rPr>
              <w:t>称</w:t>
            </w:r>
          </w:p>
        </w:tc>
      </w:tr>
      <w:tr w:rsidR="00140787" w:rsidRPr="005C379D" w14:paraId="0E304B0C" w14:textId="77777777">
        <w:trPr>
          <w:cantSplit/>
          <w:trHeight w:hRule="exact" w:val="286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FF1274B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517D3233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１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AFBB315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3511FD54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18A5EF42" w14:textId="77777777">
        <w:trPr>
          <w:cantSplit/>
          <w:trHeight w:hRule="exact" w:val="572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BBC26E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E335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F3BCC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241FCF7D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D86AE7" w14:textId="77777777" w:rsidR="00A12328" w:rsidRDefault="00A12328" w:rsidP="00A12328">
            <w:pPr>
              <w:pStyle w:val="a3"/>
              <w:rPr>
                <w:spacing w:val="0"/>
              </w:rPr>
            </w:pPr>
          </w:p>
          <w:p w14:paraId="7989F509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２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C8A414C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1EF7D129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28DF3D26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367ADB9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7EB3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8999D4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09763327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399A32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17DD3D45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３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D843006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333133E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709D5A0A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6951BF0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8593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A4BDE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75494807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941C08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5004360C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４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C9A4DB7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6A439C6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0E5DDEE3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5D325A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5945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AA9D35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0BD091C1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23C5BC5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20995BFA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５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66A3D45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24BD436E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1A8828DB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7454D4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404E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9AAA67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5E09779D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9421B6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71DE403F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６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65397E9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FF7BC8D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55EC3A25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3EAEC2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1174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818C33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29A84443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7F916E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52FB09B1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７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3AFB840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73C26C7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5386D039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74F7902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242E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2EC7A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79386A32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EEF49E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6B2B5066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８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7B854C2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7598927B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04602ACC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4F0790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DB7A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ADD20F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13EA395B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8568111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29A25969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９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44CDF98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242AAAE1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36DCA387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BA713B4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AA58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B2D686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4DCFFB5C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97A4B82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73AF8F6B" w14:textId="7777777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１０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11DE9DE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63A1B600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19BCB092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EADEB3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508B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14C454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704E5B" w:rsidRPr="005C379D" w14:paraId="17911635" w14:textId="77777777" w:rsidTr="00C20F73">
        <w:trPr>
          <w:cantSplit/>
          <w:trHeight w:hRule="exact" w:val="27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177270" w14:textId="77777777" w:rsidR="00704E5B" w:rsidRDefault="00704E5B" w:rsidP="00704E5B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63D00DD4" w14:textId="458E01A9" w:rsidR="00704E5B" w:rsidRDefault="00704E5B" w:rsidP="00704E5B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１１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3FAF633E" w14:textId="77777777" w:rsidR="00704E5B" w:rsidRDefault="00704E5B" w:rsidP="00704E5B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</w:tcPr>
          <w:p w14:paraId="467F2A93" w14:textId="77777777" w:rsidR="00704E5B" w:rsidRDefault="00704E5B" w:rsidP="00704E5B">
            <w:pPr>
              <w:pStyle w:val="a3"/>
              <w:spacing w:before="183"/>
              <w:rPr>
                <w:spacing w:val="0"/>
              </w:rPr>
            </w:pPr>
          </w:p>
        </w:tc>
      </w:tr>
      <w:tr w:rsidR="00704E5B" w:rsidRPr="005C379D" w14:paraId="0CFAD108" w14:textId="77777777" w:rsidTr="00704E5B">
        <w:trPr>
          <w:cantSplit/>
          <w:trHeight w:hRule="exact" w:val="571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882836" w14:textId="77777777" w:rsidR="00704E5B" w:rsidRDefault="00704E5B" w:rsidP="00704E5B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98EE" w14:textId="77777777" w:rsidR="00704E5B" w:rsidRDefault="00704E5B" w:rsidP="00704E5B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4DA6A453" w14:textId="77777777" w:rsidR="00704E5B" w:rsidRDefault="00704E5B" w:rsidP="00704E5B">
            <w:pPr>
              <w:pStyle w:val="a3"/>
              <w:spacing w:before="183"/>
              <w:rPr>
                <w:spacing w:val="0"/>
              </w:rPr>
            </w:pPr>
          </w:p>
        </w:tc>
      </w:tr>
      <w:tr w:rsidR="00704E5B" w:rsidRPr="005C379D" w14:paraId="1B10AAE0" w14:textId="77777777" w:rsidTr="00C20F73">
        <w:trPr>
          <w:cantSplit/>
          <w:trHeight w:hRule="exact" w:val="230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3E29B77" w14:textId="77777777" w:rsidR="00704E5B" w:rsidRDefault="00704E5B" w:rsidP="00704E5B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186DA41D" w14:textId="577313B9" w:rsidR="00704E5B" w:rsidRDefault="00704E5B" w:rsidP="00704E5B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１２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413DA3AF" w14:textId="77777777" w:rsidR="00704E5B" w:rsidRDefault="00704E5B" w:rsidP="00704E5B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</w:tcPr>
          <w:p w14:paraId="74BD3E6C" w14:textId="77777777" w:rsidR="00704E5B" w:rsidRDefault="00704E5B" w:rsidP="00704E5B">
            <w:pPr>
              <w:pStyle w:val="a3"/>
              <w:spacing w:before="183"/>
              <w:rPr>
                <w:spacing w:val="0"/>
              </w:rPr>
            </w:pPr>
          </w:p>
        </w:tc>
      </w:tr>
      <w:tr w:rsidR="00704E5B" w:rsidRPr="005C379D" w14:paraId="4C994B17" w14:textId="77777777" w:rsidTr="00704E5B">
        <w:trPr>
          <w:cantSplit/>
          <w:trHeight w:hRule="exact" w:val="625"/>
        </w:trPr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3B4727D" w14:textId="77777777" w:rsidR="00704E5B" w:rsidRDefault="00704E5B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F91B" w14:textId="77777777" w:rsidR="00704E5B" w:rsidRDefault="00704E5B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23995687" w14:textId="77777777" w:rsidR="00704E5B" w:rsidRDefault="00704E5B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23AC6AE0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CE93A6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6E033380" w14:textId="07A9AF35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１</w:t>
            </w:r>
            <w:r w:rsidR="00704E5B"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３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BDB9A6F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2C03B37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33C40DF1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8CC834" w14:textId="77777777" w:rsidR="00140787" w:rsidRDefault="00140787" w:rsidP="00A12328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3F8B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378A5D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  <w:tr w:rsidR="00140787" w:rsidRPr="005C379D" w14:paraId="7F1B22CB" w14:textId="77777777">
        <w:trPr>
          <w:cantSplit/>
          <w:trHeight w:hRule="exact" w:val="288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57AFA5" w14:textId="77777777" w:rsidR="00A12328" w:rsidRDefault="00A12328" w:rsidP="00A12328">
            <w:pPr>
              <w:pStyle w:val="a3"/>
              <w:jc w:val="center"/>
              <w:rPr>
                <w:rFonts w:ascii="ＭＳ 明朝" w:hAnsi="ＭＳ 明朝"/>
                <w:b/>
                <w:bCs/>
                <w:spacing w:val="15"/>
                <w:sz w:val="23"/>
                <w:szCs w:val="23"/>
              </w:rPr>
            </w:pPr>
          </w:p>
          <w:p w14:paraId="55F9FF4B" w14:textId="6934C917" w:rsidR="00140787" w:rsidRDefault="00140787" w:rsidP="00A1232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１</w:t>
            </w:r>
            <w:r w:rsidR="00704E5B">
              <w:rPr>
                <w:rFonts w:ascii="ＭＳ 明朝" w:hAnsi="ＭＳ 明朝" w:hint="eastAsia"/>
                <w:b/>
                <w:bCs/>
                <w:spacing w:val="15"/>
                <w:sz w:val="23"/>
                <w:szCs w:val="23"/>
              </w:rPr>
              <w:t>４</w:t>
            </w: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2C3BC7B" w14:textId="77777777" w:rsidR="00140787" w:rsidRDefault="00140787">
            <w:pPr>
              <w:pStyle w:val="a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A22AB86" w14:textId="77777777" w:rsidR="00140787" w:rsidRDefault="00140787">
            <w:pPr>
              <w:pStyle w:val="a3"/>
              <w:rPr>
                <w:spacing w:val="0"/>
              </w:rPr>
            </w:pPr>
          </w:p>
        </w:tc>
      </w:tr>
      <w:tr w:rsidR="00140787" w:rsidRPr="005C379D" w14:paraId="69F69BDB" w14:textId="77777777">
        <w:trPr>
          <w:cantSplit/>
          <w:trHeight w:hRule="exact" w:val="576"/>
        </w:trPr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F12D442" w14:textId="77777777" w:rsidR="00140787" w:rsidRDefault="0014078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D466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922085" w14:textId="77777777" w:rsidR="00140787" w:rsidRDefault="00140787">
            <w:pPr>
              <w:pStyle w:val="a3"/>
              <w:spacing w:before="183"/>
              <w:rPr>
                <w:spacing w:val="0"/>
              </w:rPr>
            </w:pPr>
          </w:p>
        </w:tc>
      </w:tr>
    </w:tbl>
    <w:p w14:paraId="34C5FF0B" w14:textId="77777777" w:rsidR="00140787" w:rsidRDefault="00140787">
      <w:pPr>
        <w:pStyle w:val="a3"/>
        <w:spacing w:line="183" w:lineRule="exact"/>
        <w:rPr>
          <w:spacing w:val="0"/>
        </w:rPr>
      </w:pPr>
    </w:p>
    <w:p w14:paraId="2AD624B6" w14:textId="637FA6AA" w:rsidR="00140787" w:rsidRDefault="008B7E39">
      <w:pPr>
        <w:pStyle w:val="a3"/>
        <w:rPr>
          <w:spacing w:val="0"/>
        </w:rPr>
      </w:pPr>
      <w:r>
        <w:rPr>
          <w:rFonts w:asciiTheme="minorEastAsia" w:eastAsiaTheme="minorEastAsia" w:hAnsiTheme="minorEastAsia" w:cs="Times New Roman" w:hint="eastAsia"/>
          <w:spacing w:val="7"/>
        </w:rPr>
        <w:t>※</w:t>
      </w:r>
      <w:r w:rsidR="00140787">
        <w:rPr>
          <w:rFonts w:ascii="ＭＳ 明朝" w:hAnsi="ＭＳ 明朝" w:hint="eastAsia"/>
        </w:rPr>
        <w:t>予選終了後、</w:t>
      </w:r>
      <w:r>
        <w:rPr>
          <w:rFonts w:ascii="ＭＳ 明朝" w:hAnsi="ＭＳ 明朝" w:hint="eastAsia"/>
        </w:rPr>
        <w:t>押印したものをスキャンして（PDF形式）、</w:t>
      </w:r>
      <w:r w:rsidR="00140787">
        <w:rPr>
          <w:rFonts w:ascii="ＭＳ 明朝" w:hAnsi="ＭＳ 明朝" w:hint="eastAsia"/>
        </w:rPr>
        <w:t>直ちに下記へ</w:t>
      </w:r>
      <w:r w:rsidR="00E83A23">
        <w:rPr>
          <w:rFonts w:ascii="ＭＳ 明朝" w:hAnsi="ＭＳ 明朝" w:hint="eastAsia"/>
        </w:rPr>
        <w:t>メールにて送信</w:t>
      </w:r>
      <w:r w:rsidR="00140787">
        <w:rPr>
          <w:rFonts w:ascii="ＭＳ 明朝" w:hAnsi="ＭＳ 明朝" w:hint="eastAsia"/>
        </w:rPr>
        <w:t>して</w:t>
      </w:r>
      <w:r>
        <w:rPr>
          <w:rFonts w:ascii="ＭＳ 明朝" w:hAnsi="ＭＳ 明朝" w:hint="eastAsia"/>
        </w:rPr>
        <w:t>くだ</w:t>
      </w:r>
      <w:r w:rsidR="00140787">
        <w:rPr>
          <w:rFonts w:ascii="ＭＳ 明朝" w:hAnsi="ＭＳ 明朝" w:hint="eastAsia"/>
        </w:rPr>
        <w:t>さい。</w:t>
      </w:r>
    </w:p>
    <w:p w14:paraId="00383C2B" w14:textId="276ACEB8" w:rsidR="00140787" w:rsidRPr="0096173F" w:rsidRDefault="00140787" w:rsidP="00EF561B">
      <w:pPr>
        <w:pStyle w:val="a3"/>
        <w:rPr>
          <w:rFonts w:ascii="ＭＳ 明朝" w:hAnsi="ＭＳ 明朝"/>
          <w:b/>
          <w:bCs/>
          <w:color w:val="000000" w:themeColor="text1"/>
        </w:rPr>
      </w:pPr>
      <w:r>
        <w:rPr>
          <w:rFonts w:ascii="ＭＳ 明朝" w:hAnsi="ＭＳ 明朝" w:hint="eastAsia"/>
        </w:rPr>
        <w:t xml:space="preserve">　　</w:t>
      </w:r>
      <w:r w:rsidR="0096173F" w:rsidRPr="0096173F">
        <w:rPr>
          <w:rFonts w:ascii="ＭＳ 明朝" w:hAnsi="ＭＳ 明朝" w:hint="eastAsia"/>
          <w:b/>
          <w:bCs/>
          <w:color w:val="000000" w:themeColor="text1"/>
        </w:rPr>
        <w:t>成城高等学校</w:t>
      </w:r>
      <w:r w:rsidRPr="0096173F">
        <w:rPr>
          <w:rFonts w:ascii="ＭＳ 明朝" w:hAnsi="ＭＳ 明朝" w:hint="eastAsia"/>
          <w:b/>
          <w:bCs/>
          <w:color w:val="000000" w:themeColor="text1"/>
        </w:rPr>
        <w:t xml:space="preserve">内　</w:t>
      </w:r>
      <w:r w:rsidR="0096173F" w:rsidRPr="0096173F">
        <w:rPr>
          <w:rFonts w:ascii="ＭＳ 明朝" w:hAnsi="ＭＳ 明朝" w:hint="eastAsia"/>
          <w:b/>
          <w:bCs/>
          <w:color w:val="000000" w:themeColor="text1"/>
        </w:rPr>
        <w:t>原山　脩哉</w:t>
      </w:r>
      <w:r w:rsidR="001712EF" w:rsidRPr="0096173F">
        <w:rPr>
          <w:rFonts w:ascii="ＭＳ 明朝" w:hAnsi="ＭＳ 明朝" w:hint="eastAsia"/>
          <w:b/>
          <w:bCs/>
          <w:color w:val="000000" w:themeColor="text1"/>
        </w:rPr>
        <w:t xml:space="preserve">　</w:t>
      </w:r>
      <w:r w:rsidR="00EF561B" w:rsidRPr="0096173F">
        <w:rPr>
          <w:rFonts w:asciiTheme="minorEastAsia" w:eastAsiaTheme="minorEastAsia" w:hAnsiTheme="minorEastAsia" w:cs="Times New Roman" w:hint="eastAsia"/>
          <w:b/>
          <w:bCs/>
          <w:color w:val="000000" w:themeColor="text1"/>
          <w:spacing w:val="7"/>
        </w:rPr>
        <w:t xml:space="preserve">　</w:t>
      </w:r>
      <w:r w:rsidRPr="0096173F">
        <w:rPr>
          <w:rFonts w:eastAsia="Times New Roman" w:cs="Times New Roman"/>
          <w:b/>
          <w:bCs/>
          <w:color w:val="000000" w:themeColor="text1"/>
          <w:spacing w:val="7"/>
        </w:rPr>
        <w:t xml:space="preserve"> </w:t>
      </w:r>
      <w:r w:rsidR="001712EF" w:rsidRPr="0096173F">
        <w:rPr>
          <w:rFonts w:ascii="ＭＳ 明朝" w:hAnsi="ＭＳ 明朝" w:hint="eastAsia"/>
          <w:b/>
          <w:bCs/>
          <w:color w:val="000000" w:themeColor="text1"/>
        </w:rPr>
        <w:t xml:space="preserve">宛　　</w:t>
      </w:r>
      <w:r w:rsidR="003146FE" w:rsidRPr="0096173F">
        <w:rPr>
          <w:rFonts w:ascii="ＭＳ 明朝" w:hAnsi="ＭＳ 明朝" w:hint="eastAsia"/>
          <w:b/>
          <w:bCs/>
          <w:color w:val="000000" w:themeColor="text1"/>
        </w:rPr>
        <w:t xml:space="preserve">　</w:t>
      </w:r>
      <w:r w:rsidR="0096173F" w:rsidRPr="0096173F">
        <w:rPr>
          <w:rFonts w:ascii="ＭＳ 明朝" w:hAnsi="ＭＳ 明朝"/>
          <w:b/>
          <w:bCs/>
          <w:color w:val="000000" w:themeColor="text1"/>
        </w:rPr>
        <w:t>harayama@seijogakko.ed.jp</w:t>
      </w:r>
    </w:p>
    <w:sectPr w:rsidR="00140787" w:rsidRPr="0096173F" w:rsidSect="00704E5B">
      <w:pgSz w:w="11906" w:h="16838"/>
      <w:pgMar w:top="709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CAB78" w14:textId="77777777" w:rsidR="008942DE" w:rsidRDefault="008942DE" w:rsidP="0076709D">
      <w:r>
        <w:separator/>
      </w:r>
    </w:p>
  </w:endnote>
  <w:endnote w:type="continuationSeparator" w:id="0">
    <w:p w14:paraId="2995BCC8" w14:textId="77777777" w:rsidR="008942DE" w:rsidRDefault="008942DE" w:rsidP="0076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1B3D" w14:textId="77777777" w:rsidR="008942DE" w:rsidRDefault="008942DE" w:rsidP="0076709D">
      <w:r>
        <w:separator/>
      </w:r>
    </w:p>
  </w:footnote>
  <w:footnote w:type="continuationSeparator" w:id="0">
    <w:p w14:paraId="33EDCA58" w14:textId="77777777" w:rsidR="008942DE" w:rsidRDefault="008942DE" w:rsidP="00767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787"/>
    <w:rsid w:val="0004014F"/>
    <w:rsid w:val="000D06EF"/>
    <w:rsid w:val="000E3BC9"/>
    <w:rsid w:val="00125EAC"/>
    <w:rsid w:val="00140787"/>
    <w:rsid w:val="001712EF"/>
    <w:rsid w:val="001724F9"/>
    <w:rsid w:val="001B65F5"/>
    <w:rsid w:val="001D5518"/>
    <w:rsid w:val="0029434F"/>
    <w:rsid w:val="003146FE"/>
    <w:rsid w:val="00373299"/>
    <w:rsid w:val="004779C9"/>
    <w:rsid w:val="0048790F"/>
    <w:rsid w:val="00596306"/>
    <w:rsid w:val="005A7F63"/>
    <w:rsid w:val="005C379D"/>
    <w:rsid w:val="00647295"/>
    <w:rsid w:val="006B4D37"/>
    <w:rsid w:val="00704E5B"/>
    <w:rsid w:val="0076709D"/>
    <w:rsid w:val="008942DE"/>
    <w:rsid w:val="008B7E39"/>
    <w:rsid w:val="0096173F"/>
    <w:rsid w:val="00A12328"/>
    <w:rsid w:val="00A42E66"/>
    <w:rsid w:val="00A607B7"/>
    <w:rsid w:val="00A749E3"/>
    <w:rsid w:val="00A96742"/>
    <w:rsid w:val="00AE1751"/>
    <w:rsid w:val="00B41913"/>
    <w:rsid w:val="00B66C49"/>
    <w:rsid w:val="00B75E53"/>
    <w:rsid w:val="00CA768D"/>
    <w:rsid w:val="00D05170"/>
    <w:rsid w:val="00D35A90"/>
    <w:rsid w:val="00D97D3E"/>
    <w:rsid w:val="00E83A23"/>
    <w:rsid w:val="00EF561B"/>
    <w:rsid w:val="00F776D9"/>
    <w:rsid w:val="00FA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E08AE"/>
  <w15:chartTrackingRefBased/>
  <w15:docId w15:val="{3C33FFCE-90FD-4E8E-A8CE-0C4A0144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8" w:lineRule="exact"/>
      <w:jc w:val="both"/>
    </w:pPr>
    <w:rPr>
      <w:rFonts w:ascii="Times New Roman" w:hAnsi="Times New Roman" w:cs="ＭＳ 明朝"/>
      <w:spacing w:val="14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7670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6709D"/>
  </w:style>
  <w:style w:type="paragraph" w:styleId="a6">
    <w:name w:val="footer"/>
    <w:basedOn w:val="a"/>
    <w:link w:val="a7"/>
    <w:uiPriority w:val="99"/>
    <w:unhideWhenUsed/>
    <w:rsid w:val="007670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67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2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3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9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86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acher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28</TotalTime>
  <Pages>1</Pages>
  <Words>150</Words>
  <Characters>213</Characters>
  <Application>Microsoft Office Word</Application>
  <DocSecurity>0</DocSecurity>
  <Lines>213</Lines>
  <Paragraphs>40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</dc:creator>
  <cp:keywords/>
  <cp:lastModifiedBy>若槻 正寿</cp:lastModifiedBy>
  <cp:revision>12</cp:revision>
  <cp:lastPrinted>2021-04-15T22:49:00Z</cp:lastPrinted>
  <dcterms:created xsi:type="dcterms:W3CDTF">2020-03-26T00:58:00Z</dcterms:created>
  <dcterms:modified xsi:type="dcterms:W3CDTF">2026-04-07T07:03:00Z</dcterms:modified>
</cp:coreProperties>
</file>